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57A1" w:rsidRDefault="007857A1" w:rsidP="0048690D">
      <w:pPr>
        <w:jc w:val="center"/>
      </w:pPr>
      <w:r>
        <w:t>Техническое задание</w:t>
      </w:r>
    </w:p>
    <w:p w:rsidR="007857A1" w:rsidRDefault="007857A1" w:rsidP="0048690D">
      <w:pPr>
        <w:jc w:val="center"/>
      </w:pPr>
      <w:r>
        <w:t>на разработку отчета «Изменения должностей и окладов»</w:t>
      </w:r>
    </w:p>
    <w:p w:rsidR="007857A1" w:rsidRDefault="007857A1" w:rsidP="0048690D">
      <w:pPr>
        <w:jc w:val="center"/>
      </w:pPr>
    </w:p>
    <w:p w:rsidR="007857A1" w:rsidRDefault="007857A1" w:rsidP="0048690D">
      <w:pPr>
        <w:pStyle w:val="ListParagraph"/>
        <w:numPr>
          <w:ilvl w:val="0"/>
          <w:numId w:val="1"/>
        </w:numPr>
        <w:jc w:val="both"/>
      </w:pPr>
      <w:r>
        <w:t>Основные положения</w:t>
      </w:r>
    </w:p>
    <w:p w:rsidR="007857A1" w:rsidRDefault="007857A1" w:rsidP="0048690D">
      <w:pPr>
        <w:pStyle w:val="ListParagraph"/>
        <w:numPr>
          <w:ilvl w:val="1"/>
          <w:numId w:val="1"/>
        </w:numPr>
        <w:jc w:val="both"/>
      </w:pPr>
      <w:r>
        <w:t>ПЕРИОД ВЫБОРКИ – период, за который строится отчет</w:t>
      </w:r>
    </w:p>
    <w:p w:rsidR="007857A1" w:rsidRDefault="007857A1" w:rsidP="0048690D">
      <w:pPr>
        <w:pStyle w:val="ListParagraph"/>
        <w:numPr>
          <w:ilvl w:val="1"/>
          <w:numId w:val="1"/>
        </w:numPr>
        <w:jc w:val="both"/>
      </w:pPr>
      <w:r>
        <w:t>ПЕРИОД ЗАПИСИ – период между изменениями должности, подразделения, оклада и/или надбавки сотрудника, который пересекается с ПЕРИОДОМ ВЫБОРКИ</w:t>
      </w:r>
    </w:p>
    <w:p w:rsidR="007857A1" w:rsidRDefault="007857A1" w:rsidP="0048690D">
      <w:pPr>
        <w:pStyle w:val="ListParagraph"/>
        <w:numPr>
          <w:ilvl w:val="0"/>
          <w:numId w:val="1"/>
        </w:numPr>
        <w:jc w:val="both"/>
      </w:pPr>
      <w:r>
        <w:t>Шапка отчета</w:t>
      </w:r>
    </w:p>
    <w:p w:rsidR="007857A1" w:rsidRDefault="007857A1" w:rsidP="0048690D">
      <w:pPr>
        <w:pStyle w:val="ListParagraph"/>
        <w:numPr>
          <w:ilvl w:val="1"/>
          <w:numId w:val="1"/>
        </w:numPr>
        <w:jc w:val="both"/>
      </w:pPr>
      <w:r>
        <w:t>Строка «Изменения должностей и окладов</w:t>
      </w:r>
      <w:bookmarkStart w:id="0" w:name="_GoBack"/>
      <w:bookmarkEnd w:id="0"/>
      <w:r>
        <w:t>»</w:t>
      </w:r>
    </w:p>
    <w:p w:rsidR="007857A1" w:rsidRDefault="007857A1" w:rsidP="0048690D">
      <w:pPr>
        <w:pStyle w:val="ListParagraph"/>
        <w:numPr>
          <w:ilvl w:val="1"/>
          <w:numId w:val="1"/>
        </w:numPr>
        <w:jc w:val="both"/>
      </w:pPr>
      <w:r>
        <w:t xml:space="preserve">Строка «за период с </w:t>
      </w:r>
      <w:r w:rsidRPr="00EF35AC">
        <w:t>[</w:t>
      </w:r>
      <w:r>
        <w:t>дата начала ПЕРИОДА ВЫБОРКИ</w:t>
      </w:r>
      <w:r w:rsidRPr="00EF35AC">
        <w:t>]</w:t>
      </w:r>
      <w:r>
        <w:t xml:space="preserve"> по </w:t>
      </w:r>
      <w:r w:rsidRPr="00EF35AC">
        <w:t>[</w:t>
      </w:r>
      <w:r>
        <w:t>дата окончания ПЕРИОДА ВЫБОРКИ</w:t>
      </w:r>
      <w:r w:rsidRPr="00EF35AC">
        <w:t>]</w:t>
      </w:r>
      <w:r>
        <w:t>»</w:t>
      </w:r>
    </w:p>
    <w:p w:rsidR="007857A1" w:rsidRDefault="007857A1" w:rsidP="0048690D">
      <w:pPr>
        <w:pStyle w:val="ListParagraph"/>
        <w:numPr>
          <w:ilvl w:val="0"/>
          <w:numId w:val="1"/>
        </w:numPr>
        <w:jc w:val="both"/>
      </w:pPr>
      <w:r>
        <w:t>Параметры отчета</w:t>
      </w:r>
    </w:p>
    <w:p w:rsidR="007857A1" w:rsidRDefault="007857A1" w:rsidP="0048690D">
      <w:pPr>
        <w:pStyle w:val="ListParagraph"/>
        <w:numPr>
          <w:ilvl w:val="1"/>
          <w:numId w:val="1"/>
        </w:numPr>
        <w:jc w:val="both"/>
      </w:pPr>
      <w:r>
        <w:t xml:space="preserve">ПЕРИОД ВЫБОРКИ </w:t>
      </w:r>
    </w:p>
    <w:p w:rsidR="007857A1" w:rsidRDefault="007857A1" w:rsidP="0048690D">
      <w:pPr>
        <w:pStyle w:val="ListParagraph"/>
        <w:numPr>
          <w:ilvl w:val="1"/>
          <w:numId w:val="1"/>
        </w:numPr>
        <w:jc w:val="both"/>
      </w:pPr>
      <w:r>
        <w:t>Список сотрудников, по которым будет формироваться отчет</w:t>
      </w:r>
    </w:p>
    <w:p w:rsidR="007857A1" w:rsidRDefault="007857A1" w:rsidP="0048690D">
      <w:pPr>
        <w:pStyle w:val="ListParagraph"/>
        <w:numPr>
          <w:ilvl w:val="1"/>
          <w:numId w:val="1"/>
        </w:numPr>
        <w:jc w:val="both"/>
      </w:pPr>
      <w:r>
        <w:t>Список подразделений, по которым будет формироваться отчет</w:t>
      </w:r>
    </w:p>
    <w:p w:rsidR="007857A1" w:rsidRDefault="007857A1" w:rsidP="0048690D">
      <w:pPr>
        <w:pStyle w:val="ListParagraph"/>
        <w:numPr>
          <w:ilvl w:val="1"/>
          <w:numId w:val="1"/>
        </w:numPr>
        <w:jc w:val="both"/>
      </w:pPr>
      <w:r>
        <w:t>Признак формирования отчета только по уволенным или только по работающим на дату окончания ПЕРИОДА ВЫБОРКИ сотрудникам</w:t>
      </w:r>
    </w:p>
    <w:p w:rsidR="007857A1" w:rsidRDefault="007857A1" w:rsidP="0048690D">
      <w:pPr>
        <w:pStyle w:val="ListParagraph"/>
        <w:numPr>
          <w:ilvl w:val="0"/>
          <w:numId w:val="1"/>
        </w:numPr>
        <w:jc w:val="both"/>
      </w:pPr>
      <w:r>
        <w:t>Выборка данных</w:t>
      </w:r>
    </w:p>
    <w:p w:rsidR="007857A1" w:rsidRDefault="007857A1" w:rsidP="0048690D">
      <w:pPr>
        <w:pStyle w:val="ListParagraph"/>
        <w:numPr>
          <w:ilvl w:val="1"/>
          <w:numId w:val="1"/>
        </w:numPr>
        <w:jc w:val="both"/>
      </w:pPr>
      <w:r>
        <w:t>Отчет строится на основании кадровых данных и их плановых начислений</w:t>
      </w:r>
    </w:p>
    <w:p w:rsidR="007857A1" w:rsidRDefault="007857A1" w:rsidP="0048690D">
      <w:pPr>
        <w:pStyle w:val="ListParagraph"/>
        <w:numPr>
          <w:ilvl w:val="1"/>
          <w:numId w:val="1"/>
        </w:numPr>
        <w:jc w:val="both"/>
      </w:pPr>
      <w:r>
        <w:t>Для каждого сотрудника, отобранного согласно параметрам отчета, в отчет попадает состояние сотрудника за каждый ПЕРИОД ЗАПИСИ. Если в параметрах отчета не указано ни одного сотрудника и ни одного подразделения, отчет строится для каждого сотрудника организации.</w:t>
      </w:r>
    </w:p>
    <w:p w:rsidR="007857A1" w:rsidRDefault="007857A1" w:rsidP="0048690D">
      <w:pPr>
        <w:pStyle w:val="ListParagraph"/>
        <w:numPr>
          <w:ilvl w:val="1"/>
          <w:numId w:val="1"/>
        </w:numPr>
        <w:jc w:val="both"/>
      </w:pPr>
      <w:r>
        <w:t>В случае если сотрудник был принят на работу позже даты начала ПЕРИОДА ВЫБОРКИ, для данного сотрудника датой начала первого ПЕРИОДА ЗАПИСИ считать дату приема на работу</w:t>
      </w:r>
    </w:p>
    <w:p w:rsidR="007857A1" w:rsidRDefault="007857A1" w:rsidP="0048690D">
      <w:pPr>
        <w:pStyle w:val="ListParagraph"/>
        <w:numPr>
          <w:ilvl w:val="1"/>
          <w:numId w:val="1"/>
        </w:numPr>
        <w:jc w:val="both"/>
      </w:pPr>
      <w:r>
        <w:t>Для каждого сотрудника, уволенного в ПЕРИОД ВЫБОРКИ, датой окончания последнего ПЕРИОДА ЗАПИСИ считать дату увольнения</w:t>
      </w:r>
    </w:p>
    <w:p w:rsidR="007857A1" w:rsidRDefault="007857A1" w:rsidP="0048690D">
      <w:pPr>
        <w:pStyle w:val="ListParagraph"/>
        <w:numPr>
          <w:ilvl w:val="0"/>
          <w:numId w:val="1"/>
        </w:numPr>
        <w:jc w:val="both"/>
      </w:pPr>
      <w:r>
        <w:t>Выводимые поля</w:t>
      </w:r>
    </w:p>
    <w:p w:rsidR="007857A1" w:rsidRDefault="007857A1" w:rsidP="0048690D">
      <w:pPr>
        <w:pStyle w:val="ListParagraph"/>
        <w:numPr>
          <w:ilvl w:val="1"/>
          <w:numId w:val="1"/>
        </w:numPr>
        <w:jc w:val="both"/>
      </w:pPr>
      <w:r>
        <w:t>ФИО сотрудника на дату окончания ПЕРИОДА ВЫБОРКИ</w:t>
      </w:r>
    </w:p>
    <w:p w:rsidR="007857A1" w:rsidRDefault="007857A1" w:rsidP="0048690D">
      <w:pPr>
        <w:pStyle w:val="ListParagraph"/>
        <w:numPr>
          <w:ilvl w:val="1"/>
          <w:numId w:val="1"/>
        </w:numPr>
        <w:jc w:val="both"/>
      </w:pPr>
      <w:r>
        <w:t>Должность сотрудника в ПЕРИОД ЗАПИСИ</w:t>
      </w:r>
    </w:p>
    <w:p w:rsidR="007857A1" w:rsidRDefault="007857A1" w:rsidP="0048690D">
      <w:pPr>
        <w:pStyle w:val="ListParagraph"/>
        <w:numPr>
          <w:ilvl w:val="1"/>
          <w:numId w:val="1"/>
        </w:numPr>
        <w:jc w:val="both"/>
      </w:pPr>
      <w:r>
        <w:t>Подразделение сотрудника в ПЕРИОД ЗАПИСИ</w:t>
      </w:r>
    </w:p>
    <w:p w:rsidR="007857A1" w:rsidRDefault="007857A1" w:rsidP="0048690D">
      <w:pPr>
        <w:pStyle w:val="ListParagraph"/>
        <w:numPr>
          <w:ilvl w:val="1"/>
          <w:numId w:val="1"/>
        </w:numPr>
        <w:jc w:val="both"/>
      </w:pPr>
      <w:r>
        <w:t>Дата начала ПЕРИОДА ЗАПИСИ</w:t>
      </w:r>
    </w:p>
    <w:p w:rsidR="007857A1" w:rsidRDefault="007857A1" w:rsidP="0048690D">
      <w:pPr>
        <w:pStyle w:val="ListParagraph"/>
        <w:numPr>
          <w:ilvl w:val="1"/>
          <w:numId w:val="1"/>
        </w:numPr>
        <w:jc w:val="both"/>
      </w:pPr>
      <w:r>
        <w:t>Дата окончания ПЕРИОДА ЗАПИСИ</w:t>
      </w:r>
    </w:p>
    <w:p w:rsidR="007857A1" w:rsidRDefault="007857A1" w:rsidP="0048690D">
      <w:pPr>
        <w:pStyle w:val="ListParagraph"/>
        <w:numPr>
          <w:ilvl w:val="1"/>
          <w:numId w:val="1"/>
        </w:numPr>
        <w:jc w:val="both"/>
      </w:pPr>
      <w:r>
        <w:t>Сумма ежемесячного оклада в ПЕРИОД ЗАПИСИ</w:t>
      </w:r>
    </w:p>
    <w:p w:rsidR="007857A1" w:rsidRDefault="007857A1" w:rsidP="0048690D">
      <w:pPr>
        <w:pStyle w:val="ListParagraph"/>
        <w:numPr>
          <w:ilvl w:val="1"/>
          <w:numId w:val="1"/>
        </w:numPr>
        <w:jc w:val="both"/>
      </w:pPr>
      <w:r>
        <w:t>Сумма ежемесячной надбавки в ПЕРИОД ЗАПИСИ</w:t>
      </w:r>
    </w:p>
    <w:p w:rsidR="007857A1" w:rsidRDefault="007857A1" w:rsidP="0048690D">
      <w:pPr>
        <w:pStyle w:val="ListParagraph"/>
        <w:numPr>
          <w:ilvl w:val="0"/>
          <w:numId w:val="1"/>
        </w:numPr>
        <w:jc w:val="both"/>
      </w:pPr>
      <w:r>
        <w:t>Условное форматирование</w:t>
      </w:r>
    </w:p>
    <w:p w:rsidR="007857A1" w:rsidRDefault="007857A1" w:rsidP="0048690D">
      <w:pPr>
        <w:pStyle w:val="ListParagraph"/>
        <w:numPr>
          <w:ilvl w:val="1"/>
          <w:numId w:val="1"/>
        </w:numPr>
        <w:jc w:val="both"/>
      </w:pPr>
      <w:r>
        <w:t>В случае, если на дату окончания ПЕРИОДА ВЫБОРКИ у сотрудника еще не закончился испытательный срок, цвет шрифта данной строки должен быть красным</w:t>
      </w:r>
    </w:p>
    <w:p w:rsidR="007857A1" w:rsidRDefault="007857A1" w:rsidP="0048690D">
      <w:pPr>
        <w:pStyle w:val="ListParagraph"/>
        <w:numPr>
          <w:ilvl w:val="1"/>
          <w:numId w:val="1"/>
        </w:numPr>
        <w:jc w:val="both"/>
      </w:pPr>
      <w:r>
        <w:t>Для первой строки по каждому сотруднику шрифт должен быть жирным, черного цвета (не авто, а именно черным)</w:t>
      </w:r>
    </w:p>
    <w:p w:rsidR="007857A1" w:rsidRDefault="007857A1" w:rsidP="0048690D">
      <w:pPr>
        <w:pStyle w:val="ListParagraph"/>
        <w:numPr>
          <w:ilvl w:val="0"/>
          <w:numId w:val="1"/>
        </w:numPr>
        <w:jc w:val="both"/>
      </w:pPr>
      <w:r>
        <w:t>Сортировка</w:t>
      </w:r>
    </w:p>
    <w:p w:rsidR="007857A1" w:rsidRDefault="007857A1" w:rsidP="0048690D">
      <w:pPr>
        <w:pStyle w:val="ListParagraph"/>
        <w:numPr>
          <w:ilvl w:val="1"/>
          <w:numId w:val="1"/>
        </w:numPr>
        <w:jc w:val="both"/>
      </w:pPr>
      <w:r>
        <w:t>Подразделение – в алфавитном порядке, по возрастанию</w:t>
      </w:r>
    </w:p>
    <w:p w:rsidR="007857A1" w:rsidRDefault="007857A1" w:rsidP="0048690D">
      <w:pPr>
        <w:pStyle w:val="ListParagraph"/>
        <w:numPr>
          <w:ilvl w:val="1"/>
          <w:numId w:val="1"/>
        </w:numPr>
        <w:jc w:val="both"/>
      </w:pPr>
      <w:r>
        <w:t>ФИО – в алфавитном порядке, по возрастанию</w:t>
      </w:r>
    </w:p>
    <w:p w:rsidR="007857A1" w:rsidRPr="00712656" w:rsidRDefault="007857A1" w:rsidP="0048690D">
      <w:pPr>
        <w:pStyle w:val="ListParagraph"/>
        <w:numPr>
          <w:ilvl w:val="1"/>
          <w:numId w:val="1"/>
        </w:numPr>
        <w:jc w:val="both"/>
      </w:pPr>
      <w:r>
        <w:t>Дата начала ПЕРИОДА ЗАПИСИ – по убыванию</w:t>
      </w:r>
    </w:p>
    <w:p w:rsidR="007857A1" w:rsidRDefault="007857A1"/>
    <w:sectPr w:rsidR="007857A1" w:rsidSect="00EF35AC">
      <w:pgSz w:w="11906" w:h="16838"/>
      <w:pgMar w:top="426" w:right="707" w:bottom="568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B060402020202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242D32"/>
    <w:multiLevelType w:val="hybridMultilevel"/>
    <w:tmpl w:val="67362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defaultTabStop w:val="708"/>
  <w:doNotHyphenateCaps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8690D"/>
    <w:rsid w:val="000053F7"/>
    <w:rsid w:val="000776D2"/>
    <w:rsid w:val="001961A0"/>
    <w:rsid w:val="00227B68"/>
    <w:rsid w:val="002427EA"/>
    <w:rsid w:val="0048690D"/>
    <w:rsid w:val="00552527"/>
    <w:rsid w:val="00593511"/>
    <w:rsid w:val="005B5271"/>
    <w:rsid w:val="005C54BA"/>
    <w:rsid w:val="00712656"/>
    <w:rsid w:val="007857A1"/>
    <w:rsid w:val="00882337"/>
    <w:rsid w:val="0090626B"/>
    <w:rsid w:val="00BF5FCC"/>
    <w:rsid w:val="00EF35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690D"/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48690D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119</TotalTime>
  <Pages>1</Pages>
  <Words>304</Words>
  <Characters>1734</Characters>
  <Application>Microsoft Office Outlook</Application>
  <DocSecurity>0</DocSecurity>
  <Lines>0</Lines>
  <Paragraphs>0</Paragraphs>
  <ScaleCrop>false</ScaleCrop>
  <Company>My 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Евсеев Роман Сергеевич</dc:creator>
  <cp:keywords/>
  <dc:description/>
  <cp:lastModifiedBy>Smooth</cp:lastModifiedBy>
  <cp:revision>3</cp:revision>
  <dcterms:created xsi:type="dcterms:W3CDTF">2015-11-12T13:00:00Z</dcterms:created>
  <dcterms:modified xsi:type="dcterms:W3CDTF">2015-11-16T13:49:00Z</dcterms:modified>
</cp:coreProperties>
</file>